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66D9" w:rsidRDefault="001A66D9">
      <w:pPr>
        <w:rPr>
          <w:noProof/>
        </w:rPr>
      </w:pPr>
      <w:r>
        <w:rPr>
          <w:noProof/>
        </w:rPr>
        <w:pict>
          <v:rect id="_x0000_s1026" style="position:absolute;margin-left:44.2pt;margin-top:24.2pt;width:258.75pt;height:99.3pt;z-index:251658240">
            <v:textbox style="mso-next-textbox:#_x0000_s1026">
              <w:txbxContent>
                <w:p w:rsidR="001A66D9" w:rsidRPr="006A4088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408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1A66D9" w:rsidRPr="006A4088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408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1A66D9" w:rsidRPr="006A4088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408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Гулькевичского городского поселения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  <w:r w:rsidRPr="006A4088">
                    <w:rPr>
                      <w:rFonts w:ascii="Times New Roman" w:hAnsi="Times New Roman"/>
                      <w:sz w:val="28"/>
                      <w:szCs w:val="28"/>
                    </w:rPr>
                    <w:t>в 2018 году</w:t>
                  </w:r>
                </w:p>
                <w:p w:rsidR="001A66D9" w:rsidRPr="00961A92" w:rsidRDefault="001A66D9" w:rsidP="00961A92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_x0000_s1027" style="position:absolute;margin-left:857.1pt;margin-top:24.2pt;width:239.3pt;height:307.2pt;z-index:251659264">
            <v:textbox style="mso-next-textbox:#_x0000_s1027">
              <w:txbxContent>
                <w:p w:rsidR="001A66D9" w:rsidRPr="00484755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84755">
                    <w:rPr>
                      <w:rFonts w:ascii="Times New Roman" w:hAnsi="Times New Roman"/>
                      <w:sz w:val="28"/>
                      <w:szCs w:val="28"/>
                    </w:rPr>
                    <w:t>ПРИЛОЖЕНИЕ № 2</w:t>
                  </w:r>
                </w:p>
                <w:p w:rsidR="001A66D9" w:rsidRPr="00484755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84755">
                    <w:rPr>
                      <w:rFonts w:ascii="Times New Roman" w:hAnsi="Times New Roman"/>
                      <w:sz w:val="28"/>
                      <w:szCs w:val="28"/>
                    </w:rPr>
                    <w:t xml:space="preserve">к постановлению  администрации муниципального образования Гулькевичский район </w:t>
                  </w:r>
                </w:p>
                <w:p w:rsidR="001A66D9" w:rsidRPr="00484755" w:rsidRDefault="001A66D9" w:rsidP="00484755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</w:pPr>
                  <w:r w:rsidRPr="00484755">
                    <w:rPr>
                      <w:rFonts w:ascii="Times New Roman" w:hAnsi="Times New Roman"/>
                      <w:sz w:val="28"/>
                      <w:szCs w:val="28"/>
                    </w:rPr>
                    <w:t xml:space="preserve">от </w:t>
                  </w:r>
                  <w:r w:rsidRPr="00484755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13.07.2018</w:t>
                  </w:r>
                  <w:r w:rsidRPr="00484755">
                    <w:rPr>
                      <w:rFonts w:ascii="Times New Roman" w:hAnsi="Times New Roman"/>
                      <w:sz w:val="28"/>
                      <w:szCs w:val="28"/>
                    </w:rPr>
                    <w:t xml:space="preserve"> № 7</w:t>
                  </w:r>
                  <w:r w:rsidRPr="00484755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86</w:t>
                  </w:r>
                </w:p>
                <w:p w:rsidR="001A66D9" w:rsidRPr="00484755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84755">
                    <w:rPr>
                      <w:rFonts w:ascii="Times New Roman" w:hAnsi="Times New Roman"/>
                      <w:sz w:val="28"/>
                      <w:szCs w:val="28"/>
                    </w:rPr>
                    <w:t>«ПРИЛОЖЕНИЕ № 2</w:t>
                  </w:r>
                </w:p>
                <w:p w:rsidR="001A66D9" w:rsidRPr="00484755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1A66D9" w:rsidRPr="00484755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84755">
                    <w:rPr>
                      <w:rFonts w:ascii="Times New Roman" w:hAnsi="Times New Roman"/>
                      <w:sz w:val="28"/>
                      <w:szCs w:val="28"/>
                    </w:rPr>
                    <w:t>УТВЕРЖДЕНА</w:t>
                  </w:r>
                </w:p>
                <w:p w:rsidR="001A66D9" w:rsidRPr="00484755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84755">
                    <w:rPr>
                      <w:rFonts w:ascii="Times New Roman" w:hAnsi="Times New Roman"/>
                      <w:sz w:val="28"/>
                      <w:szCs w:val="28"/>
                    </w:rPr>
                    <w:t>постановлением администрации муниципального образования Гулькевичский район</w:t>
                  </w:r>
                </w:p>
                <w:p w:rsidR="001A66D9" w:rsidRPr="00484755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84755">
                    <w:rPr>
                      <w:rFonts w:ascii="Times New Roman" w:hAnsi="Times New Roman"/>
                      <w:sz w:val="28"/>
                      <w:szCs w:val="28"/>
                    </w:rPr>
                    <w:t>от 29 сентября 2017 года № 1192</w:t>
                  </w:r>
                </w:p>
                <w:p w:rsidR="001A66D9" w:rsidRPr="00484755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84755">
                    <w:rPr>
                      <w:rFonts w:ascii="Times New Roman" w:hAnsi="Times New Roman"/>
                      <w:sz w:val="28"/>
                      <w:szCs w:val="28"/>
                    </w:rPr>
                    <w:t>(в редакции постановления администрации муниципального образования Гулькевичский район</w:t>
                  </w:r>
                </w:p>
                <w:p w:rsidR="001A66D9" w:rsidRPr="00484755" w:rsidRDefault="001A66D9" w:rsidP="00484755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</w:pPr>
                  <w:r w:rsidRPr="00484755">
                    <w:rPr>
                      <w:rFonts w:ascii="Times New Roman" w:hAnsi="Times New Roman"/>
                      <w:sz w:val="28"/>
                      <w:szCs w:val="28"/>
                    </w:rPr>
                    <w:t xml:space="preserve">от </w:t>
                  </w:r>
                  <w:r w:rsidRPr="00484755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13.07.2018</w:t>
                  </w:r>
                  <w:r w:rsidRPr="00484755">
                    <w:rPr>
                      <w:rFonts w:ascii="Times New Roman" w:hAnsi="Times New Roman"/>
                      <w:sz w:val="28"/>
                      <w:szCs w:val="28"/>
                    </w:rPr>
                    <w:t xml:space="preserve"> № 7</w:t>
                  </w:r>
                  <w:r w:rsidRPr="00484755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86)</w:t>
                  </w:r>
                </w:p>
                <w:p w:rsidR="001A66D9" w:rsidRPr="006A4088" w:rsidRDefault="001A66D9" w:rsidP="006A408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4088">
                    <w:rPr>
                      <w:rFonts w:ascii="Times New Roman" w:hAnsi="Times New Roman"/>
                      <w:sz w:val="28"/>
                      <w:szCs w:val="28"/>
                    </w:rPr>
                    <w:t>)</w:t>
                  </w:r>
                </w:p>
                <w:p w:rsidR="001A66D9" w:rsidRPr="00AD7BB5" w:rsidRDefault="001A66D9" w:rsidP="00A14277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</v:rect>
        </w:pict>
      </w:r>
    </w:p>
    <w:p w:rsidR="001A66D9" w:rsidRDefault="001A66D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386.3pt;margin-top:736.35pt;width:632.9pt;height:52.15pt;z-index:251660288" filled="f" stroked="f" strokecolor="white">
            <v:textbox style="mso-next-textbox:#_x0000_s1028">
              <w:txbxContent>
                <w:p w:rsidR="001A66D9" w:rsidRPr="006A4088" w:rsidRDefault="001A66D9" w:rsidP="004701B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408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1A66D9" w:rsidRPr="006A4088" w:rsidRDefault="001A66D9" w:rsidP="004701B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4088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1A66D9" w:rsidRPr="006A4088" w:rsidRDefault="001A66D9" w:rsidP="004701B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4088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                     Е.А. Хмелько</w:t>
                  </w:r>
                </w:p>
                <w:p w:rsidR="001A66D9" w:rsidRDefault="001A66D9"/>
              </w:txbxContent>
            </v:textbox>
          </v:shape>
        </w:pict>
      </w:r>
      <w:r>
        <w:rPr>
          <w:noProof/>
        </w:rPr>
        <w:pict>
          <v:rect id="_x0000_s1029" style="position:absolute;margin-left:1032pt;margin-top:730.25pt;width:28.4pt;height:28.5pt;z-index:251661312" filled="f" stroked="f">
            <v:textbox>
              <w:txbxContent>
                <w:p w:rsidR="001A66D9" w:rsidRPr="006A4088" w:rsidRDefault="001A66D9">
                  <w:p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4088">
                    <w:rPr>
                      <w:rFonts w:ascii="Times New Roman" w:hAnsi="Times New Roman"/>
                      <w:sz w:val="28"/>
                      <w:szCs w:val="28"/>
                    </w:rPr>
                    <w:t>».</w:t>
                  </w:r>
                </w:p>
              </w:txbxContent>
            </v:textbox>
          </v:rect>
        </w:pict>
      </w:r>
      <w:r w:rsidRPr="00545E36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7" o:spid="_x0000_i1025" type="#_x0000_t75" style="width:1058.4pt;height:748.2pt;visibility:visible">
            <v:imagedata r:id="rId4" o:title=""/>
          </v:shape>
        </w:pict>
      </w:r>
    </w:p>
    <w:sectPr w:rsidR="001A66D9" w:rsidSect="00A52684">
      <w:pgSz w:w="23814" w:h="16839" w:orient="landscape" w:code="8"/>
      <w:pgMar w:top="426" w:right="8204" w:bottom="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60A76"/>
    <w:rsid w:val="00061C7B"/>
    <w:rsid w:val="000735B0"/>
    <w:rsid w:val="000B3E64"/>
    <w:rsid w:val="000C7BE4"/>
    <w:rsid w:val="000D0E4B"/>
    <w:rsid w:val="000E7FB2"/>
    <w:rsid w:val="001621D6"/>
    <w:rsid w:val="001A66D9"/>
    <w:rsid w:val="001B2209"/>
    <w:rsid w:val="001D23E7"/>
    <w:rsid w:val="00260F81"/>
    <w:rsid w:val="002B6587"/>
    <w:rsid w:val="002D4141"/>
    <w:rsid w:val="002E5726"/>
    <w:rsid w:val="003D2A97"/>
    <w:rsid w:val="00407695"/>
    <w:rsid w:val="00456EE4"/>
    <w:rsid w:val="004701B5"/>
    <w:rsid w:val="00484755"/>
    <w:rsid w:val="00545E36"/>
    <w:rsid w:val="005A6B16"/>
    <w:rsid w:val="005F6937"/>
    <w:rsid w:val="00621903"/>
    <w:rsid w:val="006A4088"/>
    <w:rsid w:val="006D09A1"/>
    <w:rsid w:val="00791DA7"/>
    <w:rsid w:val="007E6440"/>
    <w:rsid w:val="007F41DA"/>
    <w:rsid w:val="00841F4A"/>
    <w:rsid w:val="008474D7"/>
    <w:rsid w:val="008876AB"/>
    <w:rsid w:val="00895298"/>
    <w:rsid w:val="008A0983"/>
    <w:rsid w:val="008B6443"/>
    <w:rsid w:val="008F078A"/>
    <w:rsid w:val="00901F2C"/>
    <w:rsid w:val="00911467"/>
    <w:rsid w:val="0094636A"/>
    <w:rsid w:val="00960A76"/>
    <w:rsid w:val="00961A92"/>
    <w:rsid w:val="00A14277"/>
    <w:rsid w:val="00A52684"/>
    <w:rsid w:val="00A9425F"/>
    <w:rsid w:val="00AD7BB5"/>
    <w:rsid w:val="00B237E8"/>
    <w:rsid w:val="00C57765"/>
    <w:rsid w:val="00CF4BF4"/>
    <w:rsid w:val="00D25871"/>
    <w:rsid w:val="00D36867"/>
    <w:rsid w:val="00E84926"/>
    <w:rsid w:val="00EE68E3"/>
    <w:rsid w:val="00F468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D2A97"/>
    <w:pPr>
      <w:spacing w:after="200" w:line="276" w:lineRule="auto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960A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60A7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3294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110</TotalTime>
  <Pages>1</Pages>
  <Words>1</Words>
  <Characters>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Zhirkova</dc:creator>
  <cp:keywords/>
  <dc:description/>
  <cp:lastModifiedBy>Morozova</cp:lastModifiedBy>
  <cp:revision>20</cp:revision>
  <cp:lastPrinted>2018-07-02T11:04:00Z</cp:lastPrinted>
  <dcterms:created xsi:type="dcterms:W3CDTF">2017-10-16T07:51:00Z</dcterms:created>
  <dcterms:modified xsi:type="dcterms:W3CDTF">2018-07-13T08:06:00Z</dcterms:modified>
</cp:coreProperties>
</file>