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277" w:rsidRDefault="00E04277" w:rsidP="00AB0C8D">
      <w:pPr>
        <w:jc w:val="center"/>
      </w:pPr>
      <w:r>
        <w:rPr>
          <w:noProof/>
          <w:lang w:eastAsia="ru-RU"/>
        </w:rPr>
        <w:pict>
          <v:rect id="_x0000_s1026" style="position:absolute;left:0;text-align:left;margin-left:29.55pt;margin-top:3.8pt;width:233pt;height:93.35pt;z-index:251645440">
            <v:fill opacity=".5"/>
            <v:textbox style="mso-next-textbox:#_x0000_s1026">
              <w:txbxContent>
                <w:p w:rsidR="00E04277" w:rsidRPr="00891258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04277" w:rsidRPr="00891258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04277" w:rsidRPr="00891258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сельского поселения Венцы-Заря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в 2018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7" style="position:absolute;left:0;text-align:left;margin-left:206.15pt;margin-top:398.8pt;width:117.1pt;height:49.1pt;z-index:251672064" fillcolor="#f2f2f2">
            <v:fill opacity=".5"/>
            <v:textbox style="mso-next-textbox:#_x0000_s1027" inset=".5mm,1mm,.5mm,1mm">
              <w:txbxContent>
                <w:p w:rsidR="00E04277" w:rsidRPr="0017029B" w:rsidRDefault="00E04277" w:rsidP="00630C0C">
                  <w:pPr>
                    <w:rPr>
                      <w:sz w:val="20"/>
                      <w:szCs w:val="20"/>
                    </w:rPr>
                  </w:pPr>
                  <w:r w:rsidRPr="0017029B">
                    <w:rPr>
                      <w:sz w:val="20"/>
                      <w:szCs w:val="20"/>
                    </w:rPr>
                    <w:t>Павильон по продаже смешанной группы товаров  № 5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8" style="position:absolute;left:0;text-align:left;margin-left:507.45pt;margin-top:223.85pt;width:117.1pt;height:49.1pt;z-index:251665920" fillcolor="#f2f2f2">
            <v:fill opacity=".5"/>
            <v:textbox style="mso-next-textbox:#_x0000_s1028" inset=".5mm,1mm,.5mm,1mm">
              <w:txbxContent>
                <w:p w:rsidR="00E04277" w:rsidRPr="0017029B" w:rsidRDefault="00E04277" w:rsidP="002451D3">
                  <w:pPr>
                    <w:rPr>
                      <w:sz w:val="20"/>
                      <w:szCs w:val="20"/>
                    </w:rPr>
                  </w:pPr>
                  <w:r w:rsidRPr="0017029B">
                    <w:rPr>
                      <w:sz w:val="20"/>
                      <w:szCs w:val="20"/>
                    </w:rPr>
                    <w:t>Павильон по продаже продовольственной группы товаров  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9" style="position:absolute;left:0;text-align:left;margin-left:627.05pt;margin-top:276.65pt;width:117.1pt;height:49.1pt;z-index:251651584" fillcolor="#f2f2f2">
            <v:fill opacity=".5"/>
            <v:textbox style="mso-next-textbox:#_x0000_s1029" inset=".5mm,1mm,.5mm,1mm">
              <w:txbxContent>
                <w:p w:rsidR="00E04277" w:rsidRPr="0017029B" w:rsidRDefault="00E04277" w:rsidP="0032059F">
                  <w:pPr>
                    <w:rPr>
                      <w:sz w:val="20"/>
                      <w:szCs w:val="20"/>
                    </w:rPr>
                  </w:pPr>
                  <w:r w:rsidRPr="0017029B">
                    <w:rPr>
                      <w:sz w:val="20"/>
                      <w:szCs w:val="20"/>
                    </w:rPr>
                    <w:t>Павильон по продаже смешанной группы товаров  № 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30" style="position:absolute;left:0;text-align:left;margin-left:577.55pt;margin-top:355.85pt;width:117.1pt;height:49.1pt;z-index:251659776" fillcolor="#f2f2f2">
            <v:fill opacity=".5"/>
            <v:textbox style="mso-next-textbox:#_x0000_s1030" inset=".5mm,1mm,.5mm,1mm">
              <w:txbxContent>
                <w:p w:rsidR="00E04277" w:rsidRPr="0017029B" w:rsidRDefault="00E04277" w:rsidP="00197CE0">
                  <w:pPr>
                    <w:rPr>
                      <w:sz w:val="20"/>
                      <w:szCs w:val="20"/>
                    </w:rPr>
                  </w:pPr>
                  <w:r w:rsidRPr="0017029B">
                    <w:rPr>
                      <w:sz w:val="20"/>
                      <w:szCs w:val="20"/>
                    </w:rPr>
                    <w:t>Павильон по продаже смешанной группы товаров  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1" style="position:absolute;left:0;text-align:left;margin-left:709.4pt;margin-top:126.3pt;width:117.1pt;height:69.6pt;z-index:251644416" coordorigin="8161,5216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32" type="#_x0000_t120" style="position:absolute;left:8695;top:6190;width:113;height:113" fillcolor="#0070c0">
              <v:textbox style="mso-next-textbox:#_x0000_s1032" inset=".5mm,1mm,.5mm,1mm">
                <w:txbxContent>
                  <w:p w:rsidR="00E04277" w:rsidRPr="0017029B" w:rsidRDefault="00E04277">
                    <w:pPr>
                      <w:rPr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3" type="#_x0000_t32" style="position:absolute;left:8764;top:5983;width:162;height:207;flip:y" o:connectortype="straight">
              <v:stroke endarrow="block"/>
            </v:shape>
            <v:rect id="_x0000_s1034" style="position:absolute;left:8161;top:5216;width:2063;height:767" fillcolor="#f2f2f2">
              <v:fill opacity=".5"/>
              <v:textbox style="mso-next-textbox:#_x0000_s1034" inset=".5mm,1mm,.5mm,1mm">
                <w:txbxContent>
                  <w:p w:rsidR="00E04277" w:rsidRPr="0017029B" w:rsidRDefault="00E04277">
                    <w:pPr>
                      <w:rPr>
                        <w:sz w:val="20"/>
                        <w:szCs w:val="20"/>
                      </w:rPr>
                    </w:pPr>
                    <w:r w:rsidRPr="0017029B">
                      <w:rPr>
                        <w:sz w:val="20"/>
                        <w:szCs w:val="20"/>
                      </w:rPr>
                      <w:t>Павильон по продаже смешанной группы товаров № 4</w:t>
                    </w:r>
                  </w:p>
                  <w:p w:rsidR="00E04277" w:rsidRPr="0017029B" w:rsidRDefault="00E04277">
                    <w:pPr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rect id="_x0000_s1035" style="position:absolute;left:0;text-align:left;margin-left:563.2pt;margin-top:409.55pt;width:123pt;height:48.6pt;z-index:251656704">
            <v:fill opacity=".5"/>
            <v:textbox style="mso-next-textbox:#_x0000_s1035" inset=".5mm,1mm,.5mm,1mm">
              <w:txbxContent>
                <w:p w:rsidR="00E04277" w:rsidRPr="0017029B" w:rsidRDefault="00E04277" w:rsidP="004E1F76">
                  <w:pPr>
                    <w:rPr>
                      <w:sz w:val="20"/>
                      <w:szCs w:val="20"/>
                    </w:rPr>
                  </w:pPr>
                  <w:r w:rsidRPr="0017029B">
                    <w:rPr>
                      <w:sz w:val="20"/>
                      <w:szCs w:val="20"/>
                    </w:rPr>
                    <w:t>Павильон по продаже непродовольственной группы товаров  № 3</w:t>
                  </w:r>
                </w:p>
                <w:p w:rsidR="00E04277" w:rsidRPr="0017029B" w:rsidRDefault="00E04277">
                  <w:pPr>
                    <w:rPr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36" style="position:absolute;left:0;text-align:left;margin-left:864.85pt;margin-top:3.8pt;width:239.5pt;height:315.2pt;z-index:251643392">
            <v:fill opacity=".5"/>
            <v:textbox style="mso-next-textbox:#_x0000_s1036">
              <w:txbxContent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>ПРИЛОЖЕНИЕ № 4</w:t>
                  </w: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>к постановлению  администрации муниципального образования Гулькевичский район</w:t>
                  </w:r>
                </w:p>
                <w:p w:rsidR="00E04277" w:rsidRPr="007A5555" w:rsidRDefault="00E04277" w:rsidP="007A5555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 xml:space="preserve">от </w:t>
                  </w:r>
                  <w:r w:rsidRPr="007A55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13.07.2018</w:t>
                  </w: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 xml:space="preserve"> № 7</w:t>
                  </w:r>
                  <w:r w:rsidRPr="007A55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86</w:t>
                  </w: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>«ПРИЛОЖЕНИЕ № 9</w:t>
                  </w: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>УТВЕРЖДЕНА</w:t>
                  </w: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>от 29 сентября 2017 года № 1192</w:t>
                  </w:r>
                </w:p>
                <w:p w:rsidR="00E04277" w:rsidRPr="007A5555" w:rsidRDefault="00E04277" w:rsidP="0017029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>(в редакции постановления администрации муниципального образования Гулькевичский район</w:t>
                  </w:r>
                </w:p>
                <w:p w:rsidR="00E04277" w:rsidRPr="007A5555" w:rsidRDefault="00E04277" w:rsidP="007A5555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</w:pP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 xml:space="preserve">от </w:t>
                  </w:r>
                  <w:r w:rsidRPr="007A55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13.07.2018</w:t>
                  </w:r>
                  <w:r w:rsidRPr="007A5555">
                    <w:rPr>
                      <w:rFonts w:ascii="Times New Roman" w:hAnsi="Times New Roman"/>
                      <w:sz w:val="28"/>
                      <w:szCs w:val="28"/>
                    </w:rPr>
                    <w:t xml:space="preserve"> № 7</w:t>
                  </w:r>
                  <w:r w:rsidRPr="007A5555"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86)</w:t>
                  </w:r>
                </w:p>
                <w:p w:rsidR="00E04277" w:rsidRPr="00891258" w:rsidRDefault="00E04277" w:rsidP="007A5555">
                  <w:pPr>
                    <w:spacing w:after="0" w:line="240" w:lineRule="auto"/>
                    <w:jc w:val="center"/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37" type="#_x0000_t32" style="position:absolute;left:0;text-align:left;margin-left:4in;margin-top:447.9pt;width:3.35pt;height:15.8pt;flip:x y;z-index:251671040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38" type="#_x0000_t120" style="position:absolute;left:0;text-align:left;margin-left:289.05pt;margin-top:463.7pt;width:5.65pt;height:5.65pt;z-index:251670016" fillcolor="#0070c0">
            <v:textbox style="mso-next-textbox:#_x0000_s1038">
              <w:txbxContent>
                <w:p w:rsidR="00E04277" w:rsidRDefault="00E04277" w:rsidP="00630C0C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rect id="_x0000_s1039" style="position:absolute;left:0;text-align:left;margin-left:165.25pt;margin-top:211pt;width:120.45pt;height:37.8pt;z-index:251668992" filled="f" stroked="f">
            <v:textbox>
              <w:txbxContent>
                <w:p w:rsidR="00E04277" w:rsidRPr="00630C0C" w:rsidRDefault="00E04277" w:rsidP="00630C0C">
                  <w:pPr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630C0C">
                    <w:rPr>
                      <w:rFonts w:ascii="Times New Roman" w:hAnsi="Times New Roman"/>
                      <w:sz w:val="36"/>
                      <w:szCs w:val="36"/>
                    </w:rPr>
                    <w:t xml:space="preserve">п. </w:t>
                  </w:r>
                  <w:r>
                    <w:rPr>
                      <w:rFonts w:ascii="Times New Roman" w:hAnsi="Times New Roman"/>
                      <w:sz w:val="36"/>
                      <w:szCs w:val="36"/>
                    </w:rPr>
                    <w:t>Заря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0" style="position:absolute;left:0;text-align:left;margin-left:715.25pt;margin-top:85.9pt;width:120.45pt;height:24.35pt;z-index:251666944" filled="f" stroked="f">
            <v:textbox style="mso-next-textbox:#_x0000_s1040">
              <w:txbxContent>
                <w:p w:rsidR="00E04277" w:rsidRPr="00630C0C" w:rsidRDefault="00E04277">
                  <w:pPr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630C0C">
                    <w:rPr>
                      <w:rFonts w:ascii="Times New Roman" w:hAnsi="Times New Roman"/>
                      <w:sz w:val="36"/>
                      <w:szCs w:val="36"/>
                    </w:rPr>
                    <w:t>п. Венцы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left:0;text-align:left;margin-left:29.55pt;margin-top:179.9pt;width:410.1pt;height:421.3pt;z-index:251667968" filled="f" stroked="f">
            <v:textbox style="mso-next-textbox:#_x0000_s1041">
              <w:txbxContent>
                <w:p w:rsidR="00E04277" w:rsidRDefault="00E04277" w:rsidP="00630C0C">
                  <w:pPr>
                    <w:spacing w:before="240" w:after="0"/>
                  </w:pPr>
                  <w: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7" type="#_x0000_t75" style="width:379.2pt;height:363pt">
                        <v:imagedata r:id="rId4" o:title="" croptop="18044f" cropbottom="11141f" cropleft="25328f" cropright="15999f"/>
                      </v:shape>
                    </w:pict>
                  </w:r>
                </w:p>
                <w:p w:rsidR="00E04277" w:rsidRDefault="00E04277" w:rsidP="00630C0C">
                  <w:pPr>
                    <w:spacing w:before="240" w:after="0"/>
                  </w:pPr>
                  <w:r>
                    <w:pict>
                      <v:shape id="_x0000_i1028" type="#_x0000_t75" style="width:379.2pt;height:363pt">
                        <v:imagedata r:id="rId4" o:title="" croptop="18044f" cropbottom="11141f" cropleft="25328f" cropright="15999f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_x0000_s1042" type="#_x0000_t32" style="position:absolute;left:0;text-align:left;margin-left:608.3pt;margin-top:272.95pt;width:5.7pt;height:21.55pt;flip:x y;z-index:251664896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3" type="#_x0000_t120" style="position:absolute;left:0;text-align:left;margin-left:614pt;margin-top:294.5pt;width:5.65pt;height:5.65pt;z-index:251663872" fillcolor="#ffc000">
            <v:textbox style="mso-next-textbox:#_x0000_s1043">
              <w:txbxContent>
                <w:p w:rsidR="00E04277" w:rsidRDefault="00E04277" w:rsidP="002451D3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44" type="#_x0000_t32" style="position:absolute;left:0;text-align:left;margin-left:703.95pt;margin-top:325.75pt;width:5.7pt;height:21.55pt;flip:x y;z-index:251650560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5" type="#_x0000_t120" style="position:absolute;left:0;text-align:left;margin-left:703.95pt;margin-top:418.3pt;width:5.65pt;height:5.65pt;z-index:251657728" fillcolor="#ffc000">
            <v:textbox style="mso-next-textbox:#_x0000_s1045">
              <w:txbxContent>
                <w:p w:rsidR="00E04277" w:rsidRDefault="00E04277" w:rsidP="00197CE0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_x0000_s1046" type="#_x0000_t32" style="position:absolute;left:0;text-align:left;margin-left:690pt;margin-top:404.95pt;width:13.95pt;height:13.35pt;flip:x y;z-index:251658752" o:connectortype="straight">
            <v:stroke endarrow="block"/>
          </v:shape>
        </w:pict>
      </w:r>
      <w:r>
        <w:rPr>
          <w:noProof/>
          <w:lang w:eastAsia="ru-RU"/>
        </w:rPr>
        <w:pict>
          <v:shape id="_x0000_s1047" type="#_x0000_t32" style="position:absolute;left:0;text-align:left;margin-left:686.2pt;margin-top:423pt;width:18.2pt;height:3pt;flip:x y;z-index:251655680" o:connectortype="straight">
            <v:stroke endarrow="block"/>
          </v:shape>
        </w:pict>
      </w:r>
      <w:r>
        <w:rPr>
          <w:noProof/>
          <w:lang w:eastAsia="ru-RU"/>
        </w:rPr>
        <w:pict>
          <v:oval id="_x0000_s1048" style="position:absolute;left:0;text-align:left;margin-left:704.4pt;margin-top:423pt;width:5.65pt;height:5.65pt;z-index:251654656" fillcolor="red"/>
        </w:pict>
      </w:r>
      <w:r>
        <w:rPr>
          <w:noProof/>
          <w:lang w:eastAsia="ru-RU"/>
        </w:rPr>
        <w:pict>
          <v:shape id="_x0000_s1049" type="#_x0000_t120" style="position:absolute;left:0;text-align:left;margin-left:709.6pt;margin-top:344.7pt;width:5.65pt;height:5.65pt;z-index:251649536" fillcolor="#0070c0">
            <v:textbox style="mso-next-textbox:#_x0000_s1049">
              <w:txbxContent>
                <w:p w:rsidR="00E04277" w:rsidRDefault="00E04277" w:rsidP="0032059F"/>
              </w:txbxContent>
            </v:textbox>
            <o:callout v:ext="edit" minusy="t"/>
          </v:shape>
        </w:pict>
      </w:r>
      <w:r>
        <w:rPr>
          <w:noProof/>
          <w:lang w:eastAsia="ru-RU"/>
        </w:rPr>
        <w:pict>
          <v:shape id="Рисунок 1" o:spid="_x0000_i1029" type="#_x0000_t75" alt="Венцы.jpg" style="width:1077.6pt;height:600.6pt;visibility:visible">
            <v:imagedata r:id="rId5" o:title=""/>
          </v:shape>
        </w:pict>
      </w:r>
    </w:p>
    <w:p w:rsidR="00E04277" w:rsidRPr="0017029B" w:rsidRDefault="00E04277" w:rsidP="006D74E7">
      <w:pPr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pict>
          <v:shape id="_x0000_s1050" type="#_x0000_t202" style="position:absolute;margin-left:13.45pt;margin-top:13.8pt;width:309.8pt;height:20.1pt;z-index:251653632" stroked="f">
            <v:textbox style="mso-next-textbox:#_x0000_s1050">
              <w:txbxContent>
                <w:p w:rsidR="00E04277" w:rsidRPr="00BF118E" w:rsidRDefault="00E04277">
                  <w:pPr>
                    <w:rPr>
                      <w:sz w:val="20"/>
                    </w:rPr>
                  </w:pPr>
                  <w:r w:rsidRPr="00BF118E">
                    <w:rPr>
                      <w:sz w:val="20"/>
                    </w:rPr>
                    <w:t xml:space="preserve">Павильон по продаже </w:t>
                  </w:r>
                  <w:r>
                    <w:rPr>
                      <w:sz w:val="20"/>
                    </w:rPr>
                    <w:t>смешанной группы товаров  № 1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oval id="_x0000_s1051" style="position:absolute;margin-left:-7.95pt;margin-top:13.8pt;width:15.05pt;height:14.3pt;z-index:251652608" fillcolor="#0070c0"/>
        </w:pict>
      </w:r>
      <w:r w:rsidRPr="0017029B"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                   </w:t>
      </w:r>
      <w:r w:rsidRPr="0017029B">
        <w:rPr>
          <w:sz w:val="28"/>
          <w:szCs w:val="28"/>
        </w:rPr>
        <w:t xml:space="preserve">                                                                                                      </w:t>
      </w:r>
      <w:r w:rsidRPr="0017029B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>.</w:t>
      </w:r>
    </w:p>
    <w:p w:rsidR="00E04277" w:rsidRPr="006D74E7" w:rsidRDefault="00E04277" w:rsidP="006D74E7">
      <w:r>
        <w:rPr>
          <w:noProof/>
          <w:lang w:eastAsia="ru-RU"/>
        </w:rPr>
        <w:pict>
          <v:group id="_x0000_s1052" style="position:absolute;margin-left:-7.95pt;margin-top:16.25pt;width:331.2pt;height:20.1pt;z-index:251646464" coordorigin="1648,7109" coordsize="6226,402">
            <v:oval id="_x0000_s1053" style="position:absolute;left:1648;top:7109;width:283;height:286" fillcolor="#ffc000"/>
            <v:shape id="_x0000_s1054" type="#_x0000_t202" style="position:absolute;left:2050;top:7109;width:5824;height:402" stroked="f">
              <v:textbox style="mso-next-textbox:#_x0000_s1054">
                <w:txbxContent>
                  <w:p w:rsidR="00E04277" w:rsidRPr="00BF118E" w:rsidRDefault="00E04277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продовольственных товаров  № 2</w:t>
                    </w:r>
                  </w:p>
                </w:txbxContent>
              </v:textbox>
            </v:shape>
          </v:group>
        </w:pict>
      </w:r>
    </w:p>
    <w:p w:rsidR="00E04277" w:rsidRDefault="00E04277" w:rsidP="006D74E7">
      <w:r>
        <w:rPr>
          <w:noProof/>
          <w:lang w:eastAsia="ru-RU"/>
        </w:rPr>
        <w:pict>
          <v:group id="_x0000_s1055" style="position:absolute;margin-left:-7.95pt;margin-top:16.95pt;width:331.2pt;height:20.1pt;z-index:251647488" coordorigin="1648,7109" coordsize="6226,402">
            <v:oval id="_x0000_s1056" style="position:absolute;left:1648;top:7109;width:283;height:286" fillcolor="red"/>
            <v:shape id="_x0000_s1057" type="#_x0000_t202" style="position:absolute;left:2050;top:7109;width:5824;height:402" stroked="f">
              <v:textbox style="mso-next-textbox:#_x0000_s1057">
                <w:txbxContent>
                  <w:p w:rsidR="00E04277" w:rsidRPr="00BF118E" w:rsidRDefault="00E04277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не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>овольственных товаров № 3</w:t>
                    </w:r>
                  </w:p>
                </w:txbxContent>
              </v:textbox>
            </v:shape>
          </v:group>
        </w:pict>
      </w:r>
    </w:p>
    <w:p w:rsidR="00E04277" w:rsidRDefault="00E04277" w:rsidP="002451D3">
      <w:pPr>
        <w:tabs>
          <w:tab w:val="left" w:pos="10320"/>
        </w:tabs>
      </w:pPr>
      <w:r>
        <w:tab/>
      </w:r>
      <w:r>
        <w:rPr>
          <w:noProof/>
          <w:lang w:eastAsia="ru-RU"/>
        </w:rPr>
        <w:pict>
          <v:group id="_x0000_s1058" style="position:absolute;margin-left:-7.95pt;margin-top:18.4pt;width:331.2pt;height:20.1pt;z-index:251648512;mso-position-horizontal-relative:text;mso-position-vertical-relative:text" coordorigin="1648,7109" coordsize="6226,402">
            <v:oval id="_x0000_s1059" style="position:absolute;left:1648;top:7109;width:283;height:286" fillcolor="#0070c0"/>
            <v:shape id="_x0000_s1060" type="#_x0000_t202" style="position:absolute;left:2050;top:7109;width:5824;height:402" stroked="f">
              <v:textbox style="mso-next-textbox:#_x0000_s1060">
                <w:txbxContent>
                  <w:p w:rsidR="00E04277" w:rsidRPr="00BF118E" w:rsidRDefault="00E04277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4</w:t>
                    </w:r>
                  </w:p>
                </w:txbxContent>
              </v:textbox>
            </v:shape>
          </v:group>
        </w:pict>
      </w:r>
      <w:bookmarkStart w:id="0" w:name="_GoBack"/>
      <w:bookmarkEnd w:id="0"/>
    </w:p>
    <w:p w:rsidR="00E04277" w:rsidRDefault="00E04277" w:rsidP="00197CE0">
      <w:r>
        <w:rPr>
          <w:noProof/>
          <w:lang w:eastAsia="ru-RU"/>
        </w:rPr>
        <w:pict>
          <v:shape id="_x0000_s1061" type="#_x0000_t202" style="position:absolute;margin-left:453.25pt;margin-top:7.6pt;width:645.3pt;height:54.65pt;z-index:251660800" filled="f" stroked="f" strokecolor="white">
            <v:textbox>
              <w:txbxContent>
                <w:p w:rsidR="00E04277" w:rsidRPr="0017029B" w:rsidRDefault="00E04277" w:rsidP="0089125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7029B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E04277" w:rsidRPr="0017029B" w:rsidRDefault="00E04277" w:rsidP="0089125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7029B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E04277" w:rsidRPr="0017029B" w:rsidRDefault="00E04277" w:rsidP="00891258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7029B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E04277" w:rsidRDefault="00E04277" w:rsidP="00891258"/>
              </w:txbxContent>
            </v:textbox>
          </v:shape>
        </w:pict>
      </w:r>
    </w:p>
    <w:p w:rsidR="00E04277" w:rsidRDefault="00E04277" w:rsidP="00197CE0">
      <w:pPr>
        <w:tabs>
          <w:tab w:val="left" w:pos="18956"/>
        </w:tabs>
      </w:pPr>
      <w:r>
        <w:rPr>
          <w:noProof/>
          <w:lang w:eastAsia="ru-RU"/>
        </w:rPr>
        <w:pict>
          <v:group id="_x0000_s1062" style="position:absolute;margin-left:-7.95pt;margin-top:-.3pt;width:331.2pt;height:20.1pt;z-index:251661824" coordorigin="1648,7109" coordsize="6226,402">
            <v:oval id="_x0000_s1063" style="position:absolute;left:1648;top:7109;width:283;height:286" fillcolor="#0070c0"/>
            <v:shape id="_x0000_s1064" type="#_x0000_t202" style="position:absolute;left:2050;top:7109;width:5824;height:402" stroked="f">
              <v:textbox style="mso-next-textbox:#_x0000_s1064">
                <w:txbxContent>
                  <w:p w:rsidR="00E04277" w:rsidRPr="00BF118E" w:rsidRDefault="00E04277" w:rsidP="002451D3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5</w:t>
                    </w:r>
                  </w:p>
                </w:txbxContent>
              </v:textbox>
            </v:shape>
          </v:group>
        </w:pict>
      </w:r>
      <w:r>
        <w:tab/>
      </w:r>
    </w:p>
    <w:p w:rsidR="00E04277" w:rsidRDefault="00E04277" w:rsidP="002451D3">
      <w:pPr>
        <w:tabs>
          <w:tab w:val="left" w:pos="7064"/>
        </w:tabs>
      </w:pPr>
      <w:r>
        <w:rPr>
          <w:noProof/>
          <w:lang w:eastAsia="ru-RU"/>
        </w:rPr>
        <w:pict>
          <v:group id="_x0000_s1065" style="position:absolute;margin-left:-7.95pt;margin-top:3pt;width:331.2pt;height:20.1pt;z-index:251662848" coordorigin="1648,7109" coordsize="6226,402">
            <v:oval id="_x0000_s1066" style="position:absolute;left:1648;top:7109;width:283;height:286" fillcolor="#ffc000"/>
            <v:shape id="_x0000_s1067" type="#_x0000_t202" style="position:absolute;left:2050;top:7109;width:5824;height:402" stroked="f">
              <v:textbox style="mso-next-textbox:#_x0000_s1067">
                <w:txbxContent>
                  <w:p w:rsidR="00E04277" w:rsidRPr="00BF118E" w:rsidRDefault="00E04277" w:rsidP="002451D3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продовольственной группы товаров  № 6</w:t>
                    </w:r>
                  </w:p>
                </w:txbxContent>
              </v:textbox>
            </v:shape>
          </v:group>
        </w:pict>
      </w:r>
      <w:r>
        <w:tab/>
      </w:r>
    </w:p>
    <w:p w:rsidR="00E04277" w:rsidRDefault="00E04277" w:rsidP="002451D3">
      <w:pPr>
        <w:tabs>
          <w:tab w:val="left" w:pos="7064"/>
        </w:tabs>
      </w:pPr>
    </w:p>
    <w:sectPr w:rsidR="00E04277" w:rsidSect="00197CE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015F98"/>
    <w:rsid w:val="00022204"/>
    <w:rsid w:val="00043050"/>
    <w:rsid w:val="00056D76"/>
    <w:rsid w:val="00061F52"/>
    <w:rsid w:val="00076F5E"/>
    <w:rsid w:val="00091418"/>
    <w:rsid w:val="0011213F"/>
    <w:rsid w:val="001338E3"/>
    <w:rsid w:val="0017029B"/>
    <w:rsid w:val="00174A38"/>
    <w:rsid w:val="0019578E"/>
    <w:rsid w:val="00197CE0"/>
    <w:rsid w:val="001B7F97"/>
    <w:rsid w:val="001E6B81"/>
    <w:rsid w:val="00211DE3"/>
    <w:rsid w:val="002451D3"/>
    <w:rsid w:val="00286BFA"/>
    <w:rsid w:val="0029538B"/>
    <w:rsid w:val="002F20F3"/>
    <w:rsid w:val="003203C9"/>
    <w:rsid w:val="0032059F"/>
    <w:rsid w:val="00335DF6"/>
    <w:rsid w:val="00351684"/>
    <w:rsid w:val="003547C2"/>
    <w:rsid w:val="00364C3D"/>
    <w:rsid w:val="00371E77"/>
    <w:rsid w:val="003A7545"/>
    <w:rsid w:val="003B0899"/>
    <w:rsid w:val="003E0DB4"/>
    <w:rsid w:val="003F2772"/>
    <w:rsid w:val="0040647E"/>
    <w:rsid w:val="0042539C"/>
    <w:rsid w:val="00487508"/>
    <w:rsid w:val="004B0080"/>
    <w:rsid w:val="004E1F76"/>
    <w:rsid w:val="004E38EA"/>
    <w:rsid w:val="00500B27"/>
    <w:rsid w:val="005054E3"/>
    <w:rsid w:val="005450E1"/>
    <w:rsid w:val="005A071C"/>
    <w:rsid w:val="005A16E3"/>
    <w:rsid w:val="005A6244"/>
    <w:rsid w:val="005B5884"/>
    <w:rsid w:val="005D6D03"/>
    <w:rsid w:val="006016F1"/>
    <w:rsid w:val="00606856"/>
    <w:rsid w:val="00611E3F"/>
    <w:rsid w:val="00630C0C"/>
    <w:rsid w:val="00632C73"/>
    <w:rsid w:val="0065063F"/>
    <w:rsid w:val="00695403"/>
    <w:rsid w:val="006C58E5"/>
    <w:rsid w:val="006D74E7"/>
    <w:rsid w:val="006E51A0"/>
    <w:rsid w:val="006F1A40"/>
    <w:rsid w:val="0070634C"/>
    <w:rsid w:val="00722CD1"/>
    <w:rsid w:val="00723542"/>
    <w:rsid w:val="00726A28"/>
    <w:rsid w:val="0074167F"/>
    <w:rsid w:val="00771124"/>
    <w:rsid w:val="007A5555"/>
    <w:rsid w:val="007B5C7C"/>
    <w:rsid w:val="007D11A0"/>
    <w:rsid w:val="007E5920"/>
    <w:rsid w:val="00804097"/>
    <w:rsid w:val="00817D7B"/>
    <w:rsid w:val="00880CD0"/>
    <w:rsid w:val="0089093C"/>
    <w:rsid w:val="00891258"/>
    <w:rsid w:val="0089458B"/>
    <w:rsid w:val="008A0191"/>
    <w:rsid w:val="008E1BD8"/>
    <w:rsid w:val="00906B48"/>
    <w:rsid w:val="009271DE"/>
    <w:rsid w:val="00961CED"/>
    <w:rsid w:val="00966DDE"/>
    <w:rsid w:val="009B65F4"/>
    <w:rsid w:val="009D6A7E"/>
    <w:rsid w:val="00A01EB8"/>
    <w:rsid w:val="00A376CF"/>
    <w:rsid w:val="00A46B03"/>
    <w:rsid w:val="00A73327"/>
    <w:rsid w:val="00AA2533"/>
    <w:rsid w:val="00AB0C8D"/>
    <w:rsid w:val="00AE45CB"/>
    <w:rsid w:val="00B3088C"/>
    <w:rsid w:val="00B6055F"/>
    <w:rsid w:val="00B81DA8"/>
    <w:rsid w:val="00BF118E"/>
    <w:rsid w:val="00C54BD2"/>
    <w:rsid w:val="00C6752B"/>
    <w:rsid w:val="00C81464"/>
    <w:rsid w:val="00C845F0"/>
    <w:rsid w:val="00CA7F37"/>
    <w:rsid w:val="00CC1339"/>
    <w:rsid w:val="00CC2485"/>
    <w:rsid w:val="00D27E2C"/>
    <w:rsid w:val="00D84B3D"/>
    <w:rsid w:val="00D93AB5"/>
    <w:rsid w:val="00DD163F"/>
    <w:rsid w:val="00DF63B6"/>
    <w:rsid w:val="00E04277"/>
    <w:rsid w:val="00E70231"/>
    <w:rsid w:val="00ED0558"/>
    <w:rsid w:val="00ED0811"/>
    <w:rsid w:val="00ED325E"/>
    <w:rsid w:val="00EF4A66"/>
    <w:rsid w:val="00F01B08"/>
    <w:rsid w:val="00F01F11"/>
    <w:rsid w:val="00F06E39"/>
    <w:rsid w:val="00F20A31"/>
    <w:rsid w:val="00F72B05"/>
    <w:rsid w:val="00FB59BC"/>
    <w:rsid w:val="00FE2E9A"/>
    <w:rsid w:val="00FE66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7508"/>
    <w:pPr>
      <w:spacing w:after="160" w:line="259" w:lineRule="auto"/>
    </w:pPr>
    <w:rPr>
      <w:lang w:eastAsia="ja-JP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155</TotalTime>
  <Pages>1</Pages>
  <Words>58</Words>
  <Characters>332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Кравцов</dc:creator>
  <cp:keywords/>
  <dc:description/>
  <cp:lastModifiedBy>Morozova</cp:lastModifiedBy>
  <cp:revision>41</cp:revision>
  <cp:lastPrinted>2018-07-03T13:36:00Z</cp:lastPrinted>
  <dcterms:created xsi:type="dcterms:W3CDTF">2015-02-03T10:46:00Z</dcterms:created>
  <dcterms:modified xsi:type="dcterms:W3CDTF">2018-07-13T08:14:00Z</dcterms:modified>
</cp:coreProperties>
</file>